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88E3F" w14:textId="77777777" w:rsidR="00FB3DC9" w:rsidRDefault="00FB3DC9" w:rsidP="00FB3D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MARKENFELD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A15E5F8" w14:textId="77777777" w:rsidR="00FB3DC9" w:rsidRDefault="00FB3DC9" w:rsidP="00FB3D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Kirkby </w:t>
      </w:r>
      <w:proofErr w:type="spellStart"/>
      <w:r>
        <w:rPr>
          <w:rFonts w:ascii="Times New Roman" w:hAnsi="Times New Roman" w:cs="Times New Roman"/>
        </w:rPr>
        <w:t>Malzeard</w:t>
      </w:r>
      <w:proofErr w:type="spellEnd"/>
      <w:r>
        <w:rPr>
          <w:rFonts w:ascii="Times New Roman" w:hAnsi="Times New Roman" w:cs="Times New Roman"/>
        </w:rPr>
        <w:t>, West Riding of Yorkshire. Gentleman.</w:t>
      </w:r>
    </w:p>
    <w:p w14:paraId="35244831" w14:textId="77777777" w:rsidR="00FB3DC9" w:rsidRDefault="00FB3DC9" w:rsidP="00FB3DC9">
      <w:pPr>
        <w:rPr>
          <w:rFonts w:ascii="Times New Roman" w:hAnsi="Times New Roman" w:cs="Times New Roman"/>
        </w:rPr>
      </w:pPr>
    </w:p>
    <w:p w14:paraId="4BF24542" w14:textId="77777777" w:rsidR="00FB3DC9" w:rsidRDefault="00FB3DC9" w:rsidP="00FB3DC9">
      <w:pPr>
        <w:rPr>
          <w:rFonts w:ascii="Times New Roman" w:hAnsi="Times New Roman" w:cs="Times New Roman"/>
        </w:rPr>
      </w:pPr>
    </w:p>
    <w:p w14:paraId="2857DD6E" w14:textId="77777777" w:rsidR="00FB3DC9" w:rsidRDefault="00FB3DC9" w:rsidP="00FB3D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Joan(q.v.).</w:t>
      </w:r>
    </w:p>
    <w:p w14:paraId="4DD68061" w14:textId="77777777" w:rsidR="00FB3DC9" w:rsidRDefault="00FB3DC9" w:rsidP="00FB3D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907E4A7" w14:textId="77777777" w:rsidR="00FB3DC9" w:rsidRDefault="00FB3DC9" w:rsidP="00FB3DC9">
      <w:pPr>
        <w:rPr>
          <w:rFonts w:ascii="Times New Roman" w:hAnsi="Times New Roman" w:cs="Times New Roman"/>
        </w:rPr>
      </w:pPr>
    </w:p>
    <w:p w14:paraId="7EDBA538" w14:textId="77777777" w:rsidR="00FB3DC9" w:rsidRDefault="00FB3DC9" w:rsidP="00FB3DC9">
      <w:pPr>
        <w:rPr>
          <w:rFonts w:ascii="Times New Roman" w:hAnsi="Times New Roman" w:cs="Times New Roman"/>
        </w:rPr>
      </w:pPr>
    </w:p>
    <w:p w14:paraId="4B5E4B48" w14:textId="77777777" w:rsidR="00FB3DC9" w:rsidRDefault="00FB3DC9" w:rsidP="00FB3D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Yeresley</w:t>
      </w:r>
      <w:proofErr w:type="spellEnd"/>
      <w:r>
        <w:rPr>
          <w:rFonts w:ascii="Times New Roman" w:hAnsi="Times New Roman" w:cs="Times New Roman"/>
        </w:rPr>
        <w:t>(q.v.) and his wife, Joan(q.v.), brought a plaint of forcible</w:t>
      </w:r>
    </w:p>
    <w:p w14:paraId="7B7ADF65" w14:textId="77777777" w:rsidR="00FB3DC9" w:rsidRDefault="00FB3DC9" w:rsidP="00FB3D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entry against them.   (ibid.)</w:t>
      </w:r>
    </w:p>
    <w:p w14:paraId="33D92884" w14:textId="77777777" w:rsidR="00FB3DC9" w:rsidRDefault="00FB3DC9" w:rsidP="00FB3DC9">
      <w:pPr>
        <w:rPr>
          <w:rFonts w:ascii="Times New Roman" w:hAnsi="Times New Roman" w:cs="Times New Roman"/>
        </w:rPr>
      </w:pPr>
    </w:p>
    <w:p w14:paraId="2CF42F7D" w14:textId="77777777" w:rsidR="00FB3DC9" w:rsidRDefault="00FB3DC9" w:rsidP="00FB3DC9">
      <w:pPr>
        <w:rPr>
          <w:rFonts w:ascii="Times New Roman" w:hAnsi="Times New Roman" w:cs="Times New Roman"/>
        </w:rPr>
      </w:pPr>
    </w:p>
    <w:p w14:paraId="2ECE9897" w14:textId="77777777" w:rsidR="00FB3DC9" w:rsidRDefault="00FB3DC9" w:rsidP="00FB3D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May 2019</w:t>
      </w:r>
    </w:p>
    <w:p w14:paraId="1A9528C7" w14:textId="77777777" w:rsidR="006B2F86" w:rsidRPr="00E71FC3" w:rsidRDefault="00FB3D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639B6" w14:textId="77777777" w:rsidR="00FB3DC9" w:rsidRDefault="00FB3DC9" w:rsidP="00E71FC3">
      <w:r>
        <w:separator/>
      </w:r>
    </w:p>
  </w:endnote>
  <w:endnote w:type="continuationSeparator" w:id="0">
    <w:p w14:paraId="739D857D" w14:textId="77777777" w:rsidR="00FB3DC9" w:rsidRDefault="00FB3DC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2B9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A17F5" w14:textId="77777777" w:rsidR="00FB3DC9" w:rsidRDefault="00FB3DC9" w:rsidP="00E71FC3">
      <w:r>
        <w:separator/>
      </w:r>
    </w:p>
  </w:footnote>
  <w:footnote w:type="continuationSeparator" w:id="0">
    <w:p w14:paraId="4F870EAE" w14:textId="77777777" w:rsidR="00FB3DC9" w:rsidRDefault="00FB3DC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C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9A64C"/>
  <w15:chartTrackingRefBased/>
  <w15:docId w15:val="{20E9BE4B-472E-4FC3-B540-99B43B724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DC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B3D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2019-06-08T17:33:00Z</dcterms:created>
  <dcterms:modified xsi:type="dcterms:W3CDTF">2019-06-08T17:33:00Z</dcterms:modified>
</cp:coreProperties>
</file>